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32D3A" w14:textId="4C787A16" w:rsidR="00BA00AB" w:rsidRDefault="00E51E4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MAGOT</w:t>
      </w:r>
      <w:r>
        <w:rPr>
          <w:rFonts w:cs="Times New Roman"/>
          <w:szCs w:val="24"/>
        </w:rPr>
        <w:t xml:space="preserve">      (fl.1427)</w:t>
      </w:r>
    </w:p>
    <w:p w14:paraId="5623EFB7" w14:textId="77777777" w:rsidR="00E51E4F" w:rsidRDefault="00E51E4F" w:rsidP="009139A6">
      <w:pPr>
        <w:pStyle w:val="NoSpacing"/>
        <w:rPr>
          <w:rFonts w:cs="Times New Roman"/>
          <w:szCs w:val="24"/>
        </w:rPr>
      </w:pPr>
    </w:p>
    <w:p w14:paraId="717FA5A7" w14:textId="77777777" w:rsidR="00E51E4F" w:rsidRDefault="00E51E4F" w:rsidP="009139A6">
      <w:pPr>
        <w:pStyle w:val="NoSpacing"/>
        <w:rPr>
          <w:rFonts w:cs="Times New Roman"/>
          <w:szCs w:val="24"/>
        </w:rPr>
      </w:pPr>
    </w:p>
    <w:p w14:paraId="0EA77D52" w14:textId="1342B47E" w:rsidR="00E51E4F" w:rsidRDefault="00E51E4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Jul.</w:t>
      </w: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>He was appointed Searcher of ships in the port of Bridgewater and all</w:t>
      </w:r>
    </w:p>
    <w:p w14:paraId="4E8C6DF5" w14:textId="3BC92456" w:rsidR="00E51E4F" w:rsidRDefault="00E51E4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adjacent ports and places.   (C.F.R. 1422-30 p.143)</w:t>
      </w:r>
    </w:p>
    <w:p w14:paraId="0FEDCA3A" w14:textId="77777777" w:rsidR="00E51E4F" w:rsidRDefault="00E51E4F" w:rsidP="009139A6">
      <w:pPr>
        <w:pStyle w:val="NoSpacing"/>
        <w:rPr>
          <w:rFonts w:cs="Times New Roman"/>
          <w:szCs w:val="24"/>
        </w:rPr>
      </w:pPr>
    </w:p>
    <w:p w14:paraId="66F61F1D" w14:textId="77777777" w:rsidR="00E51E4F" w:rsidRDefault="00E51E4F" w:rsidP="009139A6">
      <w:pPr>
        <w:pStyle w:val="NoSpacing"/>
        <w:rPr>
          <w:rFonts w:cs="Times New Roman"/>
          <w:szCs w:val="24"/>
        </w:rPr>
      </w:pPr>
    </w:p>
    <w:p w14:paraId="2C23E753" w14:textId="26C1163B" w:rsidR="00E51E4F" w:rsidRPr="00E51E4F" w:rsidRDefault="00E51E4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November 2023</w:t>
      </w:r>
    </w:p>
    <w:sectPr w:rsidR="00E51E4F" w:rsidRPr="00E51E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50B79" w14:textId="77777777" w:rsidR="00E51E4F" w:rsidRDefault="00E51E4F" w:rsidP="009139A6">
      <w:r>
        <w:separator/>
      </w:r>
    </w:p>
  </w:endnote>
  <w:endnote w:type="continuationSeparator" w:id="0">
    <w:p w14:paraId="03B77C23" w14:textId="77777777" w:rsidR="00E51E4F" w:rsidRDefault="00E51E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55A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77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B04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AF478" w14:textId="77777777" w:rsidR="00E51E4F" w:rsidRDefault="00E51E4F" w:rsidP="009139A6">
      <w:r>
        <w:separator/>
      </w:r>
    </w:p>
  </w:footnote>
  <w:footnote w:type="continuationSeparator" w:id="0">
    <w:p w14:paraId="2CF4EDA7" w14:textId="77777777" w:rsidR="00E51E4F" w:rsidRDefault="00E51E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413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CC6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67C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E4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1E4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9E9C4"/>
  <w15:chartTrackingRefBased/>
  <w15:docId w15:val="{942DE956-E566-423C-9C1C-2CD46CA8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2023-11-09T13:19:00Z</dcterms:created>
  <dcterms:modified xsi:type="dcterms:W3CDTF">2023-11-09T13:22:00Z</dcterms:modified>
</cp:coreProperties>
</file>